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0CA03" w14:textId="77777777" w:rsidR="00812246" w:rsidRDefault="00812246" w:rsidP="008122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SCALTON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0F82D84B" w14:textId="77777777" w:rsidR="00812246" w:rsidRDefault="00812246" w:rsidP="008122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.</w:t>
      </w:r>
    </w:p>
    <w:p w14:paraId="29B06AD2" w14:textId="77777777" w:rsidR="00812246" w:rsidRDefault="00812246" w:rsidP="00812246">
      <w:pPr>
        <w:pStyle w:val="NoSpacing"/>
        <w:rPr>
          <w:rFonts w:cs="Times New Roman"/>
          <w:szCs w:val="24"/>
        </w:rPr>
      </w:pPr>
    </w:p>
    <w:p w14:paraId="6FFECF41" w14:textId="77777777" w:rsidR="00812246" w:rsidRDefault="00812246" w:rsidP="00812246">
      <w:pPr>
        <w:pStyle w:val="NoSpacing"/>
        <w:rPr>
          <w:rFonts w:cs="Times New Roman"/>
          <w:szCs w:val="24"/>
        </w:rPr>
      </w:pPr>
    </w:p>
    <w:p w14:paraId="1D61F012" w14:textId="77777777" w:rsidR="00812246" w:rsidRDefault="00812246" w:rsidP="008122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Jul.</w:t>
      </w: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He was a joint </w:t>
      </w:r>
      <w:proofErr w:type="spellStart"/>
      <w:r>
        <w:rPr>
          <w:rFonts w:cs="Times New Roman"/>
          <w:szCs w:val="24"/>
        </w:rPr>
        <w:t>mainpernor</w:t>
      </w:r>
      <w:proofErr w:type="spellEnd"/>
      <w:r>
        <w:rPr>
          <w:rFonts w:cs="Times New Roman"/>
          <w:szCs w:val="24"/>
        </w:rPr>
        <w:t xml:space="preserve"> for Walter </w:t>
      </w:r>
      <w:proofErr w:type="spellStart"/>
      <w:r>
        <w:rPr>
          <w:rFonts w:cs="Times New Roman"/>
          <w:szCs w:val="24"/>
        </w:rPr>
        <w:t>Vitul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(q.v.), for his good</w:t>
      </w:r>
    </w:p>
    <w:p w14:paraId="514394F7" w14:textId="77777777" w:rsidR="00812246" w:rsidRDefault="00812246" w:rsidP="008122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behaviour</w:t>
      </w:r>
      <w:proofErr w:type="spellEnd"/>
      <w:r>
        <w:rPr>
          <w:rFonts w:cs="Times New Roman"/>
          <w:szCs w:val="24"/>
        </w:rPr>
        <w:t>.</w:t>
      </w:r>
    </w:p>
    <w:p w14:paraId="28B6AAF0" w14:textId="77777777" w:rsidR="00812246" w:rsidRDefault="00812246" w:rsidP="00812246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13-1437</w:t>
      </w:r>
      <w:r w:rsidRPr="00D02259">
        <w:rPr>
          <w:rFonts w:cs="Times New Roman"/>
          <w:szCs w:val="24"/>
        </w:rPr>
        <w:t xml:space="preserve">”, edited by </w:t>
      </w:r>
      <w:proofErr w:type="spellStart"/>
      <w:r>
        <w:rPr>
          <w:rFonts w:cs="Times New Roman"/>
          <w:szCs w:val="24"/>
        </w:rPr>
        <w:t>A.</w:t>
      </w:r>
      <w:proofErr w:type="gramStart"/>
      <w:r>
        <w:rPr>
          <w:rFonts w:cs="Times New Roman"/>
          <w:szCs w:val="24"/>
        </w:rPr>
        <w:t>H.Thomas</w:t>
      </w:r>
      <w:proofErr w:type="spellEnd"/>
      <w:proofErr w:type="gramEnd"/>
      <w:r>
        <w:rPr>
          <w:rFonts w:cs="Times New Roman"/>
          <w:szCs w:val="24"/>
        </w:rPr>
        <w:t xml:space="preserve">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43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81)</w:t>
      </w:r>
    </w:p>
    <w:p w14:paraId="02C87F8D" w14:textId="77777777" w:rsidR="00812246" w:rsidRDefault="00812246" w:rsidP="00812246">
      <w:pPr>
        <w:pStyle w:val="NoSpacing"/>
        <w:rPr>
          <w:rFonts w:cs="Times New Roman"/>
          <w:szCs w:val="24"/>
        </w:rPr>
      </w:pPr>
    </w:p>
    <w:p w14:paraId="60D1E6D6" w14:textId="77777777" w:rsidR="00812246" w:rsidRDefault="00812246" w:rsidP="00812246">
      <w:pPr>
        <w:pStyle w:val="NoSpacing"/>
        <w:rPr>
          <w:rFonts w:cs="Times New Roman"/>
          <w:szCs w:val="24"/>
        </w:rPr>
      </w:pPr>
    </w:p>
    <w:p w14:paraId="6F919CCC" w14:textId="77777777" w:rsidR="00812246" w:rsidRDefault="00812246" w:rsidP="008122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November 2022</w:t>
      </w:r>
    </w:p>
    <w:p w14:paraId="700BA4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C9147" w14:textId="77777777" w:rsidR="00812246" w:rsidRDefault="00812246" w:rsidP="009139A6">
      <w:r>
        <w:separator/>
      </w:r>
    </w:p>
  </w:endnote>
  <w:endnote w:type="continuationSeparator" w:id="0">
    <w:p w14:paraId="6C4A120B" w14:textId="77777777" w:rsidR="00812246" w:rsidRDefault="008122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85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C9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C9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FAB6B" w14:textId="77777777" w:rsidR="00812246" w:rsidRDefault="00812246" w:rsidP="009139A6">
      <w:r>
        <w:separator/>
      </w:r>
    </w:p>
  </w:footnote>
  <w:footnote w:type="continuationSeparator" w:id="0">
    <w:p w14:paraId="7673B3E6" w14:textId="77777777" w:rsidR="00812246" w:rsidRDefault="008122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6C7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678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B5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246"/>
    <w:rsid w:val="000666E0"/>
    <w:rsid w:val="002510B7"/>
    <w:rsid w:val="005C130B"/>
    <w:rsid w:val="0081224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00D05"/>
  <w15:chartTrackingRefBased/>
  <w15:docId w15:val="{344C2866-86D6-4D77-8F4C-F5CEF38CC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cp:lastPrinted>2022-11-08T12:27:00Z</cp:lastPrinted>
  <dcterms:created xsi:type="dcterms:W3CDTF">2022-11-08T12:27:00Z</dcterms:created>
  <dcterms:modified xsi:type="dcterms:W3CDTF">2022-11-08T12:29:00Z</dcterms:modified>
</cp:coreProperties>
</file>